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8F" w:rsidRDefault="00614F8F">
      <w:pPr>
        <w:snapToGrid w:val="0"/>
        <w:spacing w:line="240" w:lineRule="atLeast"/>
        <w:rPr>
          <w:sz w:val="24"/>
          <w:szCs w:val="24"/>
        </w:rPr>
      </w:pPr>
    </w:p>
    <w:p w:rsidR="00614F8F" w:rsidRDefault="00614F8F" w:rsidP="00336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</w:t>
      </w:r>
      <w:r>
        <w:rPr>
          <w:rFonts w:hint="eastAsia"/>
          <w:b/>
          <w:sz w:val="24"/>
          <w:szCs w:val="24"/>
        </w:rPr>
        <w:t>年暑期赴邓迪学习交流项目</w:t>
      </w:r>
      <w:r>
        <w:rPr>
          <w:b/>
          <w:sz w:val="24"/>
          <w:szCs w:val="24"/>
        </w:rPr>
        <w:t xml:space="preserve"> 21</w:t>
      </w:r>
      <w:r>
        <w:rPr>
          <w:rFonts w:hint="eastAsia"/>
          <w:b/>
          <w:sz w:val="24"/>
          <w:szCs w:val="24"/>
        </w:rPr>
        <w:t>天日程安排</w:t>
      </w:r>
      <w:r>
        <w:rPr>
          <w:b/>
          <w:sz w:val="24"/>
          <w:szCs w:val="24"/>
        </w:rPr>
        <w:t xml:space="preserve"> </w:t>
      </w:r>
    </w:p>
    <w:tbl>
      <w:tblPr>
        <w:tblW w:w="15390" w:type="dxa"/>
        <w:tblInd w:w="-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1418"/>
        <w:gridCol w:w="2126"/>
        <w:gridCol w:w="2271"/>
        <w:gridCol w:w="1840"/>
        <w:gridCol w:w="1987"/>
        <w:gridCol w:w="1982"/>
        <w:gridCol w:w="1815"/>
      </w:tblGrid>
      <w:tr w:rsidR="00614F8F">
        <w:tc>
          <w:tcPr>
            <w:tcW w:w="1951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第一周</w:t>
            </w:r>
          </w:p>
        </w:tc>
        <w:tc>
          <w:tcPr>
            <w:tcW w:w="1418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周日</w:t>
            </w:r>
          </w:p>
        </w:tc>
        <w:tc>
          <w:tcPr>
            <w:tcW w:w="2126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周一</w:t>
            </w:r>
          </w:p>
        </w:tc>
        <w:tc>
          <w:tcPr>
            <w:tcW w:w="2271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周二</w:t>
            </w:r>
          </w:p>
        </w:tc>
        <w:tc>
          <w:tcPr>
            <w:tcW w:w="1840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周三</w:t>
            </w:r>
          </w:p>
        </w:tc>
        <w:tc>
          <w:tcPr>
            <w:tcW w:w="1987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周四</w:t>
            </w:r>
          </w:p>
        </w:tc>
        <w:tc>
          <w:tcPr>
            <w:tcW w:w="1982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周五</w:t>
            </w:r>
          </w:p>
        </w:tc>
        <w:tc>
          <w:tcPr>
            <w:tcW w:w="1815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周六</w:t>
            </w: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早餐</w:t>
            </w:r>
            <w:r>
              <w:rPr>
                <w:sz w:val="16"/>
                <w:szCs w:val="16"/>
              </w:rPr>
              <w:t xml:space="preserve"> 9:00-9:30</w:t>
            </w:r>
          </w:p>
        </w:tc>
        <w:tc>
          <w:tcPr>
            <w:tcW w:w="1418" w:type="dxa"/>
            <w:vMerge w:val="restart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机场接机</w:t>
            </w:r>
          </w:p>
        </w:tc>
        <w:tc>
          <w:tcPr>
            <w:tcW w:w="2126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早餐在学生活动中心用餐</w:t>
            </w:r>
          </w:p>
        </w:tc>
        <w:tc>
          <w:tcPr>
            <w:tcW w:w="2271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学生活动中心用餐</w:t>
            </w:r>
          </w:p>
        </w:tc>
        <w:tc>
          <w:tcPr>
            <w:tcW w:w="1840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学生活动中心用餐</w:t>
            </w:r>
          </w:p>
        </w:tc>
        <w:tc>
          <w:tcPr>
            <w:tcW w:w="1987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学生活动中心用餐</w:t>
            </w:r>
          </w:p>
        </w:tc>
        <w:tc>
          <w:tcPr>
            <w:tcW w:w="1982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学生活动中心用餐</w:t>
            </w:r>
          </w:p>
        </w:tc>
        <w:tc>
          <w:tcPr>
            <w:tcW w:w="1815" w:type="dxa"/>
            <w:vMerge w:val="restart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苏格兰首府</w:t>
            </w:r>
          </w:p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爱丁堡观光游览</w:t>
            </w: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上午</w:t>
            </w:r>
            <w:r>
              <w:rPr>
                <w:sz w:val="16"/>
                <w:szCs w:val="16"/>
              </w:rPr>
              <w:t xml:space="preserve"> 10:00 - 12:00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欢迎介绍会和注册学籍</w:t>
            </w:r>
          </w:p>
        </w:tc>
        <w:tc>
          <w:tcPr>
            <w:tcW w:w="2271" w:type="dxa"/>
          </w:tcPr>
          <w:p w:rsidR="00614F8F" w:rsidRDefault="00614F8F">
            <w:pPr>
              <w:pStyle w:val="p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英语语言技能入门</w:t>
            </w:r>
          </w:p>
        </w:tc>
        <w:tc>
          <w:tcPr>
            <w:tcW w:w="1840" w:type="dxa"/>
          </w:tcPr>
          <w:p w:rsidR="00614F8F" w:rsidRDefault="00614F8F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rFonts w:hint="eastAsia"/>
                <w:sz w:val="16"/>
                <w:szCs w:val="16"/>
              </w:rPr>
              <w:t>艺术和设计课程</w:t>
            </w:r>
          </w:p>
        </w:tc>
        <w:tc>
          <w:tcPr>
            <w:tcW w:w="1987" w:type="dxa"/>
          </w:tcPr>
          <w:p w:rsidR="00614F8F" w:rsidRDefault="00614F8F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rFonts w:hint="eastAsia"/>
                <w:sz w:val="16"/>
                <w:szCs w:val="16"/>
              </w:rPr>
              <w:t>计算机课</w:t>
            </w:r>
          </w:p>
        </w:tc>
        <w:tc>
          <w:tcPr>
            <w:tcW w:w="1982" w:type="dxa"/>
          </w:tcPr>
          <w:p w:rsidR="00614F8F" w:rsidRDefault="00614F8F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rFonts w:hint="eastAsia"/>
                <w:sz w:val="16"/>
                <w:szCs w:val="16"/>
              </w:rPr>
              <w:t>工程类或管理类课程</w:t>
            </w: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午餐</w:t>
            </w:r>
            <w:r>
              <w:rPr>
                <w:sz w:val="16"/>
                <w:szCs w:val="16"/>
              </w:rPr>
              <w:t>/</w:t>
            </w:r>
            <w:r>
              <w:rPr>
                <w:rFonts w:hint="eastAsia"/>
                <w:sz w:val="16"/>
                <w:szCs w:val="16"/>
              </w:rPr>
              <w:t>午休</w:t>
            </w:r>
            <w:r>
              <w:rPr>
                <w:sz w:val="16"/>
                <w:szCs w:val="16"/>
              </w:rPr>
              <w:t>12:30 – 14:00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午餐在学生活动中心用餐</w:t>
            </w:r>
          </w:p>
        </w:tc>
        <w:tc>
          <w:tcPr>
            <w:tcW w:w="2271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840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987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982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</w:tr>
      <w:tr w:rsidR="00614F8F">
        <w:trPr>
          <w:trHeight w:val="325"/>
        </w:trPr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下午</w:t>
            </w:r>
            <w:r>
              <w:rPr>
                <w:sz w:val="16"/>
                <w:szCs w:val="16"/>
              </w:rPr>
              <w:t xml:space="preserve"> 14:00-17:00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14F8F" w:rsidRDefault="00614F8F">
            <w:pPr>
              <w:pStyle w:val="p0"/>
              <w:jc w:val="center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参观邓迪校园</w:t>
            </w:r>
          </w:p>
          <w:p w:rsidR="00614F8F" w:rsidRDefault="00614F8F">
            <w:pPr>
              <w:pStyle w:val="p0"/>
              <w:jc w:val="center"/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现代再生能源学术课程</w:t>
            </w:r>
          </w:p>
        </w:tc>
        <w:tc>
          <w:tcPr>
            <w:tcW w:w="1840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参观游览邓迪市中心</w:t>
            </w:r>
          </w:p>
        </w:tc>
        <w:tc>
          <w:tcPr>
            <w:tcW w:w="1987" w:type="dxa"/>
            <w:vMerge w:val="restart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自行参观</w:t>
            </w:r>
            <w:r>
              <w:rPr>
                <w:sz w:val="16"/>
                <w:szCs w:val="16"/>
              </w:rPr>
              <w:t>/</w:t>
            </w:r>
            <w:r>
              <w:rPr>
                <w:rFonts w:hint="eastAsia"/>
                <w:sz w:val="16"/>
                <w:szCs w:val="16"/>
              </w:rPr>
              <w:t>社会体验活动</w:t>
            </w:r>
          </w:p>
        </w:tc>
        <w:tc>
          <w:tcPr>
            <w:tcW w:w="1982" w:type="dxa"/>
          </w:tcPr>
          <w:p w:rsidR="00614F8F" w:rsidRDefault="00614F8F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可选择去图书馆，或健身会所</w:t>
            </w: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晚餐</w:t>
            </w:r>
            <w:r>
              <w:rPr>
                <w:sz w:val="16"/>
                <w:szCs w:val="16"/>
              </w:rPr>
              <w:t xml:space="preserve"> 18:00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晚餐在学生活动中心用餐</w:t>
            </w:r>
          </w:p>
        </w:tc>
        <w:tc>
          <w:tcPr>
            <w:tcW w:w="2271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840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987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 w:val="restart"/>
          </w:tcPr>
          <w:p w:rsidR="00614F8F" w:rsidRDefault="00614F8F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Times New Roman" w:hAnsi="Times New Roman" w:hint="eastAsia"/>
                <w:w w:val="80"/>
                <w:sz w:val="18"/>
                <w:szCs w:val="18"/>
              </w:rPr>
              <w:t>在学生俱乐部</w:t>
            </w:r>
            <w:r>
              <w:rPr>
                <w:rFonts w:ascii="Times New Roman" w:hAnsi="Times New Roman"/>
                <w:w w:val="80"/>
                <w:sz w:val="18"/>
                <w:szCs w:val="18"/>
              </w:rPr>
              <w:t>Disco</w:t>
            </w:r>
            <w:r>
              <w:rPr>
                <w:rFonts w:ascii="Times New Roman" w:hAnsi="Times New Roman" w:hint="eastAsia"/>
                <w:w w:val="80"/>
                <w:sz w:val="18"/>
                <w:szCs w:val="18"/>
              </w:rPr>
              <w:t>联谊活动</w:t>
            </w:r>
            <w:r>
              <w:rPr>
                <w:rFonts w:ascii="宋体" w:hAnsi="宋体" w:hint="eastAsia"/>
                <w:w w:val="80"/>
                <w:sz w:val="18"/>
                <w:szCs w:val="18"/>
              </w:rPr>
              <w:t>之夜</w:t>
            </w: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晚间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0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614F8F" w:rsidRDefault="00614F8F">
            <w:pPr>
              <w:jc w:val="center"/>
              <w:rPr>
                <w:w w:val="80"/>
                <w:sz w:val="15"/>
                <w:szCs w:val="15"/>
              </w:rPr>
            </w:pP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</w:tr>
      <w:tr w:rsidR="00614F8F">
        <w:tc>
          <w:tcPr>
            <w:tcW w:w="1951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第二周</w:t>
            </w:r>
          </w:p>
        </w:tc>
        <w:tc>
          <w:tcPr>
            <w:tcW w:w="1418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周日</w:t>
            </w:r>
          </w:p>
        </w:tc>
        <w:tc>
          <w:tcPr>
            <w:tcW w:w="2126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周一</w:t>
            </w:r>
          </w:p>
        </w:tc>
        <w:tc>
          <w:tcPr>
            <w:tcW w:w="2271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周二</w:t>
            </w:r>
          </w:p>
        </w:tc>
        <w:tc>
          <w:tcPr>
            <w:tcW w:w="1840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周三</w:t>
            </w:r>
          </w:p>
        </w:tc>
        <w:tc>
          <w:tcPr>
            <w:tcW w:w="1987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周四</w:t>
            </w:r>
          </w:p>
        </w:tc>
        <w:tc>
          <w:tcPr>
            <w:tcW w:w="1982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周五</w:t>
            </w:r>
          </w:p>
        </w:tc>
        <w:tc>
          <w:tcPr>
            <w:tcW w:w="1815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周六</w:t>
            </w: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早餐</w:t>
            </w:r>
            <w:r>
              <w:rPr>
                <w:sz w:val="16"/>
                <w:szCs w:val="16"/>
              </w:rPr>
              <w:t xml:space="preserve"> 9:00-9:30</w:t>
            </w:r>
          </w:p>
        </w:tc>
        <w:tc>
          <w:tcPr>
            <w:tcW w:w="1418" w:type="dxa"/>
            <w:vMerge w:val="restart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>
              <w:rPr>
                <w:rFonts w:hint="eastAsia"/>
                <w:sz w:val="16"/>
                <w:szCs w:val="16"/>
              </w:rPr>
              <w:t>苏格兰山地</w:t>
            </w:r>
          </w:p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自然风光之旅</w:t>
            </w:r>
          </w:p>
        </w:tc>
        <w:tc>
          <w:tcPr>
            <w:tcW w:w="2126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2271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840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987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982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815" w:type="dxa"/>
            <w:vMerge w:val="restart"/>
          </w:tcPr>
          <w:p w:rsidR="00614F8F" w:rsidRDefault="00614F8F">
            <w:pPr>
              <w:jc w:val="center"/>
            </w:pPr>
          </w:p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自由活动日</w:t>
            </w: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上午</w:t>
            </w:r>
            <w:r>
              <w:rPr>
                <w:sz w:val="16"/>
                <w:szCs w:val="16"/>
              </w:rPr>
              <w:t xml:space="preserve"> 10:00 - 12:00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医学，生物医疗工程类课程</w:t>
            </w:r>
          </w:p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计算机应用工程</w:t>
            </w:r>
          </w:p>
        </w:tc>
        <w:tc>
          <w:tcPr>
            <w:tcW w:w="1840" w:type="dxa"/>
            <w:vMerge w:val="restart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参观欧洲著名的</w:t>
            </w:r>
          </w:p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大学医学院</w:t>
            </w:r>
          </w:p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包括设备</w:t>
            </w:r>
          </w:p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及实验室</w:t>
            </w:r>
          </w:p>
        </w:tc>
        <w:tc>
          <w:tcPr>
            <w:tcW w:w="1987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数学及应用课程</w:t>
            </w:r>
          </w:p>
        </w:tc>
        <w:tc>
          <w:tcPr>
            <w:tcW w:w="1982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小组项目汇报展示会</w:t>
            </w: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午餐</w:t>
            </w:r>
            <w:r>
              <w:rPr>
                <w:sz w:val="16"/>
                <w:szCs w:val="16"/>
              </w:rPr>
              <w:t>/</w:t>
            </w:r>
            <w:r>
              <w:rPr>
                <w:rFonts w:hint="eastAsia"/>
                <w:sz w:val="16"/>
                <w:szCs w:val="16"/>
              </w:rPr>
              <w:t>午休</w:t>
            </w:r>
            <w:r>
              <w:rPr>
                <w:sz w:val="16"/>
                <w:szCs w:val="16"/>
              </w:rPr>
              <w:t>12:30 – 14:00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2271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840" w:type="dxa"/>
            <w:vMerge/>
          </w:tcPr>
          <w:p w:rsidR="00614F8F" w:rsidRDefault="00614F8F">
            <w:pPr>
              <w:jc w:val="center"/>
            </w:pPr>
          </w:p>
        </w:tc>
        <w:tc>
          <w:tcPr>
            <w:tcW w:w="1987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982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下午</w:t>
            </w:r>
            <w:r>
              <w:rPr>
                <w:sz w:val="16"/>
                <w:szCs w:val="16"/>
              </w:rPr>
              <w:t xml:space="preserve"> 14:00-17:00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邓迪市中心城市博物馆</w:t>
            </w:r>
          </w:p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文化学习</w:t>
            </w:r>
          </w:p>
        </w:tc>
        <w:tc>
          <w:tcPr>
            <w:tcW w:w="2271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圣安德鲁斯打高尔夫球并参观游览</w:t>
            </w:r>
          </w:p>
        </w:tc>
        <w:tc>
          <w:tcPr>
            <w:tcW w:w="1840" w:type="dxa"/>
            <w:vMerge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分组准备毕业汇报展示</w:t>
            </w:r>
          </w:p>
        </w:tc>
        <w:tc>
          <w:tcPr>
            <w:tcW w:w="1982" w:type="dxa"/>
            <w:vMerge w:val="restart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结业典礼和自助晚餐</w:t>
            </w: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14F8F">
        <w:tc>
          <w:tcPr>
            <w:tcW w:w="1951" w:type="dxa"/>
            <w:shd w:val="clear" w:color="auto" w:fill="FFFFFF"/>
          </w:tcPr>
          <w:p w:rsidR="00614F8F" w:rsidRDefault="00614F8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晚餐</w:t>
            </w:r>
            <w:r>
              <w:rPr>
                <w:sz w:val="16"/>
                <w:szCs w:val="16"/>
              </w:rPr>
              <w:t xml:space="preserve"> 18:00</w:t>
            </w:r>
          </w:p>
        </w:tc>
        <w:tc>
          <w:tcPr>
            <w:tcW w:w="1418" w:type="dxa"/>
            <w:vMerge/>
          </w:tcPr>
          <w:p w:rsidR="00614F8F" w:rsidRDefault="00614F8F">
            <w:pPr>
              <w:jc w:val="center"/>
            </w:pPr>
          </w:p>
        </w:tc>
        <w:tc>
          <w:tcPr>
            <w:tcW w:w="2126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2271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840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987" w:type="dxa"/>
          </w:tcPr>
          <w:p w:rsidR="00614F8F" w:rsidRDefault="00614F8F">
            <w:pPr>
              <w:jc w:val="center"/>
            </w:pPr>
            <w:r>
              <w:rPr>
                <w:rFonts w:hint="eastAsia"/>
                <w:sz w:val="16"/>
                <w:szCs w:val="16"/>
              </w:rPr>
              <w:t>学生活动中心</w:t>
            </w:r>
          </w:p>
        </w:tc>
        <w:tc>
          <w:tcPr>
            <w:tcW w:w="1982" w:type="dxa"/>
            <w:vMerge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14F8F">
        <w:tc>
          <w:tcPr>
            <w:tcW w:w="1951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第三周</w:t>
            </w:r>
          </w:p>
        </w:tc>
        <w:tc>
          <w:tcPr>
            <w:tcW w:w="1418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周日</w:t>
            </w:r>
          </w:p>
        </w:tc>
        <w:tc>
          <w:tcPr>
            <w:tcW w:w="2126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周一</w:t>
            </w:r>
          </w:p>
        </w:tc>
        <w:tc>
          <w:tcPr>
            <w:tcW w:w="2271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周二</w:t>
            </w:r>
          </w:p>
        </w:tc>
        <w:tc>
          <w:tcPr>
            <w:tcW w:w="1840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周三</w:t>
            </w:r>
          </w:p>
        </w:tc>
        <w:tc>
          <w:tcPr>
            <w:tcW w:w="1987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周四</w:t>
            </w:r>
          </w:p>
        </w:tc>
        <w:tc>
          <w:tcPr>
            <w:tcW w:w="1982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周五</w:t>
            </w:r>
          </w:p>
        </w:tc>
        <w:tc>
          <w:tcPr>
            <w:tcW w:w="1815" w:type="dxa"/>
            <w:shd w:val="clear" w:color="auto" w:fill="EEECE1"/>
          </w:tcPr>
          <w:p w:rsidR="00614F8F" w:rsidRDefault="00614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周六</w:t>
            </w:r>
          </w:p>
        </w:tc>
      </w:tr>
      <w:tr w:rsidR="00614F8F">
        <w:trPr>
          <w:trHeight w:val="2332"/>
        </w:trPr>
        <w:tc>
          <w:tcPr>
            <w:tcW w:w="1951" w:type="dxa"/>
            <w:shd w:val="clear" w:color="auto" w:fill="FFFFFF"/>
          </w:tcPr>
          <w:p w:rsidR="00614F8F" w:rsidRDefault="00614F8F">
            <w:pPr>
              <w:spacing w:line="240" w:lineRule="atLeast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按照行程安排</w:t>
            </w:r>
          </w:p>
          <w:p w:rsidR="00614F8F" w:rsidRDefault="00614F8F">
            <w:pPr>
              <w:spacing w:line="240" w:lineRule="atLeast"/>
              <w:rPr>
                <w:rFonts w:ascii="宋体"/>
                <w:sz w:val="16"/>
                <w:szCs w:val="16"/>
              </w:rPr>
            </w:pPr>
          </w:p>
          <w:p w:rsidR="00614F8F" w:rsidRDefault="00614F8F">
            <w:pPr>
              <w:spacing w:line="240" w:lineRule="atLeast"/>
              <w:rPr>
                <w:rFonts w:ascii="宋体"/>
                <w:sz w:val="16"/>
                <w:szCs w:val="16"/>
              </w:rPr>
            </w:pPr>
          </w:p>
          <w:p w:rsidR="00614F8F" w:rsidRDefault="00614F8F">
            <w:pPr>
              <w:spacing w:line="240" w:lineRule="atLeast"/>
              <w:rPr>
                <w:rFonts w:ascii="宋体"/>
                <w:sz w:val="16"/>
                <w:szCs w:val="16"/>
              </w:rPr>
            </w:pPr>
          </w:p>
        </w:tc>
        <w:tc>
          <w:tcPr>
            <w:tcW w:w="1418" w:type="dxa"/>
          </w:tcPr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离开邓迪前往英格兰</w:t>
            </w:r>
          </w:p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湖区</w:t>
            </w:r>
            <w:r>
              <w:rPr>
                <w:rFonts w:ascii="宋体"/>
                <w:sz w:val="16"/>
                <w:szCs w:val="16"/>
              </w:rPr>
              <w:t>-</w:t>
            </w:r>
            <w:r>
              <w:rPr>
                <w:rFonts w:ascii="宋体" w:hAnsi="宋体" w:hint="eastAsia"/>
                <w:sz w:val="16"/>
                <w:szCs w:val="16"/>
              </w:rPr>
              <w:t>曼城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（</w:t>
            </w:r>
            <w:r>
              <w:rPr>
                <w:rFonts w:ascii="宋体" w:hAnsi="宋体"/>
                <w:sz w:val="16"/>
                <w:szCs w:val="16"/>
              </w:rPr>
              <w:t xml:space="preserve">coach </w:t>
            </w:r>
            <w:r>
              <w:rPr>
                <w:rFonts w:ascii="宋体" w:hAnsi="宋体" w:hint="eastAsia"/>
                <w:sz w:val="16"/>
                <w:szCs w:val="16"/>
              </w:rPr>
              <w:t>交通）</w:t>
            </w:r>
          </w:p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/>
                <w:sz w:val="16"/>
                <w:szCs w:val="16"/>
              </w:rPr>
              <w:t>09:00</w:t>
            </w:r>
            <w:r>
              <w:rPr>
                <w:rFonts w:ascii="宋体" w:hAnsi="宋体" w:hint="eastAsia"/>
                <w:sz w:val="16"/>
                <w:szCs w:val="16"/>
              </w:rPr>
              <w:t>从邓迪出发至湖区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，下午前往曼彻斯特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宋体" w:hAnsi="宋体"/>
                    <w:sz w:val="16"/>
                    <w:szCs w:val="16"/>
                  </w:rPr>
                  <w:t>Manchester</w:t>
                </w:r>
              </w:smartTag>
            </w:smartTag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；晚上在曼彻斯特用晚餐，之后入住酒店</w:t>
            </w:r>
            <w:bookmarkStart w:id="0" w:name="_GoBack"/>
            <w:bookmarkEnd w:id="0"/>
          </w:p>
        </w:tc>
        <w:tc>
          <w:tcPr>
            <w:tcW w:w="2126" w:type="dxa"/>
          </w:tcPr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曼城</w:t>
            </w:r>
            <w:r>
              <w:rPr>
                <w:rFonts w:ascii="宋体"/>
                <w:sz w:val="16"/>
                <w:szCs w:val="16"/>
              </w:rPr>
              <w:t>-</w:t>
            </w:r>
            <w:r>
              <w:rPr>
                <w:rFonts w:ascii="宋体" w:hAnsi="宋体" w:hint="eastAsia"/>
                <w:sz w:val="16"/>
                <w:szCs w:val="16"/>
              </w:rPr>
              <w:t>切斯特</w:t>
            </w:r>
            <w:r>
              <w:rPr>
                <w:rFonts w:ascii="宋体"/>
                <w:sz w:val="16"/>
                <w:szCs w:val="16"/>
              </w:rPr>
              <w:t>-</w:t>
            </w:r>
            <w:r>
              <w:rPr>
                <w:rFonts w:ascii="宋体" w:hAnsi="宋体" w:hint="eastAsia"/>
                <w:sz w:val="16"/>
                <w:szCs w:val="16"/>
              </w:rPr>
              <w:t>伯明翰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（</w:t>
            </w:r>
            <w:r>
              <w:rPr>
                <w:rFonts w:ascii="宋体" w:hAnsi="宋体"/>
                <w:sz w:val="16"/>
                <w:szCs w:val="16"/>
              </w:rPr>
              <w:t xml:space="preserve">coach </w:t>
            </w:r>
            <w:r>
              <w:rPr>
                <w:rFonts w:ascii="宋体" w:hAnsi="宋体" w:hint="eastAsia"/>
                <w:sz w:val="16"/>
                <w:szCs w:val="16"/>
              </w:rPr>
              <w:t>交通）</w:t>
            </w:r>
          </w:p>
          <w:p w:rsidR="00614F8F" w:rsidRDefault="00614F8F">
            <w:pPr>
              <w:snapToGrid w:val="0"/>
              <w:spacing w:line="240" w:lineRule="atLeast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早晨在酒店用英式早餐，</w:t>
            </w:r>
            <w:r>
              <w:rPr>
                <w:rFonts w:ascii="宋体" w:hAnsi="宋体"/>
                <w:sz w:val="16"/>
                <w:szCs w:val="16"/>
              </w:rPr>
              <w:t xml:space="preserve">08:30 </w:t>
            </w:r>
            <w:r>
              <w:rPr>
                <w:rFonts w:ascii="宋体" w:hAnsi="宋体" w:hint="eastAsia"/>
                <w:sz w:val="16"/>
                <w:szCs w:val="16"/>
              </w:rPr>
              <w:t>从曼城出发参观曼联球场，之后前往切斯特</w:t>
            </w:r>
            <w:r>
              <w:rPr>
                <w:rFonts w:ascii="宋体" w:hAnsi="宋体"/>
                <w:sz w:val="16"/>
                <w:szCs w:val="16"/>
              </w:rPr>
              <w:t>(Chester)</w:t>
            </w:r>
            <w:r>
              <w:rPr>
                <w:rFonts w:ascii="宋体" w:hAnsi="宋体" w:hint="eastAsia"/>
                <w:sz w:val="16"/>
                <w:szCs w:val="16"/>
              </w:rPr>
              <w:t>或周边城市参观并自行安排午餐，下午前往伯明翰参观市中心，晚餐，入住酒店</w:t>
            </w:r>
          </w:p>
        </w:tc>
        <w:tc>
          <w:tcPr>
            <w:tcW w:w="2271" w:type="dxa"/>
          </w:tcPr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伯明翰</w:t>
            </w:r>
            <w:r>
              <w:rPr>
                <w:rFonts w:ascii="宋体" w:hAnsi="宋体"/>
                <w:sz w:val="16"/>
                <w:szCs w:val="16"/>
              </w:rPr>
              <w:t xml:space="preserve">- </w:t>
            </w:r>
            <w:r>
              <w:rPr>
                <w:rFonts w:ascii="宋体" w:hAnsi="宋体" w:hint="eastAsia"/>
                <w:sz w:val="16"/>
                <w:szCs w:val="16"/>
              </w:rPr>
              <w:t>牛津</w:t>
            </w:r>
            <w:r>
              <w:rPr>
                <w:rFonts w:ascii="宋体" w:hAnsi="宋体"/>
                <w:sz w:val="16"/>
                <w:szCs w:val="16"/>
              </w:rPr>
              <w:t xml:space="preserve"> – </w:t>
            </w:r>
            <w:r>
              <w:rPr>
                <w:rFonts w:ascii="宋体" w:hAnsi="宋体" w:hint="eastAsia"/>
                <w:sz w:val="16"/>
                <w:szCs w:val="16"/>
              </w:rPr>
              <w:t>伦敦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（</w:t>
            </w:r>
            <w:r>
              <w:rPr>
                <w:rFonts w:ascii="宋体" w:hAnsi="宋体"/>
                <w:sz w:val="16"/>
                <w:szCs w:val="16"/>
              </w:rPr>
              <w:t xml:space="preserve">coach </w:t>
            </w:r>
            <w:r>
              <w:rPr>
                <w:rFonts w:ascii="宋体" w:hAnsi="宋体" w:hint="eastAsia"/>
                <w:sz w:val="16"/>
                <w:szCs w:val="16"/>
              </w:rPr>
              <w:t>交通）</w:t>
            </w:r>
          </w:p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早晨在酒店用英式早餐</w:t>
            </w:r>
          </w:p>
          <w:p w:rsidR="00614F8F" w:rsidRDefault="00614F8F">
            <w:pPr>
              <w:snapToGrid w:val="0"/>
              <w:spacing w:line="240" w:lineRule="atLeast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/>
                <w:sz w:val="16"/>
                <w:szCs w:val="16"/>
              </w:rPr>
              <w:t>09:00</w:t>
            </w:r>
            <w:r>
              <w:rPr>
                <w:rFonts w:ascii="宋体" w:hAnsi="宋体" w:hint="eastAsia"/>
                <w:sz w:val="16"/>
                <w:szCs w:val="16"/>
              </w:rPr>
              <w:t>从伯明翰出发前往莎士比亚故居，之后前往比斯特</w:t>
            </w:r>
            <w:r>
              <w:rPr>
                <w:rFonts w:ascii="宋体" w:hAnsi="宋体"/>
                <w:sz w:val="16"/>
                <w:szCs w:val="16"/>
              </w:rPr>
              <w:t>outlet</w:t>
            </w:r>
            <w:r>
              <w:rPr>
                <w:rFonts w:ascii="宋体" w:hAnsi="宋体" w:hint="eastAsia"/>
                <w:sz w:val="16"/>
                <w:szCs w:val="16"/>
              </w:rPr>
              <w:t>用午餐，下午参观牛津大学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（缴纳的费用中已包括参观牛津校园的门票）；在牛津用晚餐后前往伦敦，入住酒店</w:t>
            </w:r>
          </w:p>
        </w:tc>
        <w:tc>
          <w:tcPr>
            <w:tcW w:w="1840" w:type="dxa"/>
          </w:tcPr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伦敦市区</w:t>
            </w:r>
          </w:p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酒店用早餐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参观浏览：唐宁街</w:t>
            </w:r>
            <w:r>
              <w:rPr>
                <w:rFonts w:ascii="宋体" w:hAnsi="宋体"/>
                <w:sz w:val="16"/>
                <w:szCs w:val="16"/>
              </w:rPr>
              <w:t xml:space="preserve"> 10 </w:t>
            </w:r>
            <w:r>
              <w:rPr>
                <w:rFonts w:ascii="宋体" w:hAnsi="宋体" w:hint="eastAsia"/>
                <w:sz w:val="16"/>
                <w:szCs w:val="16"/>
              </w:rPr>
              <w:t>号、首相府，鸽子广场，唐人街，白金汉宫。下午前往格林威治乘船（缴纳的费用已包括了船票）浏览泰晤士河及河岸两侧景观，例如伦敦塔桥，圣保罗大教堂。</w:t>
            </w:r>
          </w:p>
        </w:tc>
        <w:tc>
          <w:tcPr>
            <w:tcW w:w="1987" w:type="dxa"/>
          </w:tcPr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伦敦市区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</w:p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早晨在酒店用英式早餐</w:t>
            </w:r>
          </w:p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</w:p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自由活动日</w:t>
            </w:r>
          </w:p>
          <w:p w:rsidR="00614F8F" w:rsidRDefault="00614F8F">
            <w:pPr>
              <w:snapToGrid w:val="0"/>
              <w:spacing w:line="20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建议参观大英博物馆</w:t>
            </w:r>
          </w:p>
          <w:p w:rsidR="00614F8F" w:rsidRDefault="00614F8F">
            <w:pPr>
              <w:snapToGrid w:val="0"/>
              <w:spacing w:line="200" w:lineRule="atLeast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/>
                <w:sz w:val="16"/>
                <w:szCs w:val="16"/>
              </w:rPr>
              <w:t xml:space="preserve"> </w:t>
            </w:r>
          </w:p>
          <w:p w:rsidR="00614F8F" w:rsidRDefault="00614F8F">
            <w:pPr>
              <w:snapToGrid w:val="0"/>
              <w:spacing w:line="240" w:lineRule="atLeast"/>
              <w:rPr>
                <w:rFonts w:ascii="宋体"/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:rsidR="00614F8F" w:rsidRDefault="00614F8F">
            <w:pPr>
              <w:snapToGrid w:val="0"/>
              <w:spacing w:line="200" w:lineRule="atLeast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搭乘飞机从伦敦飞往中国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大巴送至机场、上午前往机场，托运行李，办理退税及登机手续</w:t>
            </w:r>
          </w:p>
        </w:tc>
        <w:tc>
          <w:tcPr>
            <w:tcW w:w="1815" w:type="dxa"/>
          </w:tcPr>
          <w:p w:rsidR="00614F8F" w:rsidRDefault="00614F8F">
            <w:pPr>
              <w:snapToGrid w:val="0"/>
              <w:spacing w:line="240" w:lineRule="atLeast"/>
              <w:jc w:val="center"/>
              <w:rPr>
                <w:rFonts w:asci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顺利抵达中国</w:t>
            </w:r>
          </w:p>
          <w:p w:rsidR="00614F8F" w:rsidRDefault="00614F8F">
            <w:pPr>
              <w:snapToGrid w:val="0"/>
              <w:spacing w:line="240" w:lineRule="atLeast"/>
              <w:rPr>
                <w:rFonts w:ascii="宋体"/>
                <w:sz w:val="16"/>
                <w:szCs w:val="16"/>
              </w:rPr>
            </w:pPr>
          </w:p>
        </w:tc>
      </w:tr>
    </w:tbl>
    <w:p w:rsidR="00614F8F" w:rsidRDefault="00614F8F">
      <w:pPr>
        <w:rPr>
          <w:rFonts w:ascii="宋体"/>
          <w:sz w:val="16"/>
          <w:szCs w:val="16"/>
        </w:rPr>
      </w:pPr>
      <w:r>
        <w:rPr>
          <w:rFonts w:ascii="宋体" w:hint="eastAsia"/>
          <w:sz w:val="16"/>
          <w:szCs w:val="16"/>
        </w:rPr>
        <w:t>备注：抵达大学后将获得学生卡，同当地学生一样可使用大学健身会所及图书馆等各类设施。安排入住大学单人间公寓，并且集体在校内学生活动中心用餐。项目结业后可获得邓迪大学</w:t>
      </w:r>
      <w:r>
        <w:rPr>
          <w:rFonts w:ascii="宋体"/>
          <w:sz w:val="16"/>
          <w:szCs w:val="16"/>
        </w:rPr>
        <w:t>10</w:t>
      </w:r>
      <w:r>
        <w:rPr>
          <w:rFonts w:ascii="宋体" w:hint="eastAsia"/>
          <w:sz w:val="16"/>
          <w:szCs w:val="16"/>
        </w:rPr>
        <w:t>个国际学分及项目结业证书。</w:t>
      </w:r>
    </w:p>
    <w:sectPr w:rsidR="00614F8F" w:rsidSect="006304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F8F" w:rsidRDefault="00614F8F" w:rsidP="00630457">
      <w:r>
        <w:separator/>
      </w:r>
    </w:p>
  </w:endnote>
  <w:endnote w:type="continuationSeparator" w:id="0">
    <w:p w:rsidR="00614F8F" w:rsidRDefault="00614F8F" w:rsidP="006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8F" w:rsidRDefault="00614F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8F" w:rsidRDefault="00614F8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8F" w:rsidRDefault="00614F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F8F" w:rsidRDefault="00614F8F" w:rsidP="00630457">
      <w:r>
        <w:separator/>
      </w:r>
    </w:p>
  </w:footnote>
  <w:footnote w:type="continuationSeparator" w:id="0">
    <w:p w:rsidR="00614F8F" w:rsidRDefault="00614F8F" w:rsidP="006304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8F" w:rsidRDefault="00614F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8F" w:rsidRDefault="00614F8F" w:rsidP="00396D9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8F" w:rsidRDefault="00614F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FBF"/>
    <w:rsid w:val="000036CD"/>
    <w:rsid w:val="00030559"/>
    <w:rsid w:val="0003617C"/>
    <w:rsid w:val="00037781"/>
    <w:rsid w:val="000656DD"/>
    <w:rsid w:val="0007685E"/>
    <w:rsid w:val="000A05E4"/>
    <w:rsid w:val="000A5B0A"/>
    <w:rsid w:val="000B6DE2"/>
    <w:rsid w:val="000C35AF"/>
    <w:rsid w:val="000C595C"/>
    <w:rsid w:val="00127367"/>
    <w:rsid w:val="00130403"/>
    <w:rsid w:val="001320AD"/>
    <w:rsid w:val="001430BD"/>
    <w:rsid w:val="00147A88"/>
    <w:rsid w:val="001518D8"/>
    <w:rsid w:val="00161810"/>
    <w:rsid w:val="00161F24"/>
    <w:rsid w:val="00171005"/>
    <w:rsid w:val="0017431C"/>
    <w:rsid w:val="0018372D"/>
    <w:rsid w:val="0019329D"/>
    <w:rsid w:val="001A09A1"/>
    <w:rsid w:val="001B3921"/>
    <w:rsid w:val="002024BB"/>
    <w:rsid w:val="002065F3"/>
    <w:rsid w:val="002170EA"/>
    <w:rsid w:val="00231A26"/>
    <w:rsid w:val="00246367"/>
    <w:rsid w:val="00257917"/>
    <w:rsid w:val="00262751"/>
    <w:rsid w:val="00281402"/>
    <w:rsid w:val="002D5E74"/>
    <w:rsid w:val="002E24CE"/>
    <w:rsid w:val="002E3E79"/>
    <w:rsid w:val="00301521"/>
    <w:rsid w:val="00311EC8"/>
    <w:rsid w:val="00315377"/>
    <w:rsid w:val="003176A0"/>
    <w:rsid w:val="00336EA0"/>
    <w:rsid w:val="00340CCD"/>
    <w:rsid w:val="00396D9B"/>
    <w:rsid w:val="003A68B2"/>
    <w:rsid w:val="003B7F9D"/>
    <w:rsid w:val="003F30E2"/>
    <w:rsid w:val="00400F83"/>
    <w:rsid w:val="004320A6"/>
    <w:rsid w:val="00467C3E"/>
    <w:rsid w:val="0047168C"/>
    <w:rsid w:val="00472C8E"/>
    <w:rsid w:val="004A067F"/>
    <w:rsid w:val="004A7645"/>
    <w:rsid w:val="004D2478"/>
    <w:rsid w:val="004E3A92"/>
    <w:rsid w:val="004E423E"/>
    <w:rsid w:val="004E48DC"/>
    <w:rsid w:val="004E649D"/>
    <w:rsid w:val="005032AE"/>
    <w:rsid w:val="00514F46"/>
    <w:rsid w:val="00531199"/>
    <w:rsid w:val="00553110"/>
    <w:rsid w:val="00555FBF"/>
    <w:rsid w:val="005C328C"/>
    <w:rsid w:val="005C5A8E"/>
    <w:rsid w:val="005C61F4"/>
    <w:rsid w:val="005D0A3C"/>
    <w:rsid w:val="005E06CA"/>
    <w:rsid w:val="0061452B"/>
    <w:rsid w:val="00614F8F"/>
    <w:rsid w:val="00627C23"/>
    <w:rsid w:val="00630457"/>
    <w:rsid w:val="006430A7"/>
    <w:rsid w:val="006444D9"/>
    <w:rsid w:val="00667DE6"/>
    <w:rsid w:val="00684BD0"/>
    <w:rsid w:val="00693759"/>
    <w:rsid w:val="006D210B"/>
    <w:rsid w:val="006D3D84"/>
    <w:rsid w:val="006D5041"/>
    <w:rsid w:val="006E429B"/>
    <w:rsid w:val="00702E97"/>
    <w:rsid w:val="00723BB4"/>
    <w:rsid w:val="007312CD"/>
    <w:rsid w:val="00732769"/>
    <w:rsid w:val="00763055"/>
    <w:rsid w:val="007B2E08"/>
    <w:rsid w:val="007C4A9C"/>
    <w:rsid w:val="007D446C"/>
    <w:rsid w:val="007D7E3F"/>
    <w:rsid w:val="007F642C"/>
    <w:rsid w:val="00811ED4"/>
    <w:rsid w:val="00817203"/>
    <w:rsid w:val="00832E9C"/>
    <w:rsid w:val="0085065C"/>
    <w:rsid w:val="00850F59"/>
    <w:rsid w:val="0086057B"/>
    <w:rsid w:val="00861CC9"/>
    <w:rsid w:val="00876D7D"/>
    <w:rsid w:val="008A0640"/>
    <w:rsid w:val="008C2067"/>
    <w:rsid w:val="008C2072"/>
    <w:rsid w:val="008C3E06"/>
    <w:rsid w:val="00912E2D"/>
    <w:rsid w:val="00936230"/>
    <w:rsid w:val="009364EB"/>
    <w:rsid w:val="00957B7B"/>
    <w:rsid w:val="00970174"/>
    <w:rsid w:val="009731FF"/>
    <w:rsid w:val="00974359"/>
    <w:rsid w:val="00983758"/>
    <w:rsid w:val="0099369D"/>
    <w:rsid w:val="00997EC7"/>
    <w:rsid w:val="009A2F87"/>
    <w:rsid w:val="009D1260"/>
    <w:rsid w:val="009E4F79"/>
    <w:rsid w:val="009E7DB2"/>
    <w:rsid w:val="009F143D"/>
    <w:rsid w:val="009F52CB"/>
    <w:rsid w:val="00A1675C"/>
    <w:rsid w:val="00A250AF"/>
    <w:rsid w:val="00A25C56"/>
    <w:rsid w:val="00A32A82"/>
    <w:rsid w:val="00A43F8D"/>
    <w:rsid w:val="00A557BC"/>
    <w:rsid w:val="00AC507D"/>
    <w:rsid w:val="00AF7AE1"/>
    <w:rsid w:val="00B12D7E"/>
    <w:rsid w:val="00B2714C"/>
    <w:rsid w:val="00B47C6C"/>
    <w:rsid w:val="00B60EE4"/>
    <w:rsid w:val="00B73714"/>
    <w:rsid w:val="00BB2317"/>
    <w:rsid w:val="00BC2B57"/>
    <w:rsid w:val="00BD2351"/>
    <w:rsid w:val="00BF5812"/>
    <w:rsid w:val="00C01817"/>
    <w:rsid w:val="00C1466B"/>
    <w:rsid w:val="00C16B24"/>
    <w:rsid w:val="00C224FB"/>
    <w:rsid w:val="00C24E61"/>
    <w:rsid w:val="00C7582A"/>
    <w:rsid w:val="00CA732E"/>
    <w:rsid w:val="00CB3688"/>
    <w:rsid w:val="00CB4991"/>
    <w:rsid w:val="00CC1481"/>
    <w:rsid w:val="00CF0931"/>
    <w:rsid w:val="00D04FEE"/>
    <w:rsid w:val="00D11883"/>
    <w:rsid w:val="00D162E2"/>
    <w:rsid w:val="00D46C8F"/>
    <w:rsid w:val="00D60B5C"/>
    <w:rsid w:val="00D821E1"/>
    <w:rsid w:val="00DB0008"/>
    <w:rsid w:val="00DB76AE"/>
    <w:rsid w:val="00DC5E22"/>
    <w:rsid w:val="00DD77C3"/>
    <w:rsid w:val="00E05651"/>
    <w:rsid w:val="00E1679D"/>
    <w:rsid w:val="00E20798"/>
    <w:rsid w:val="00E26590"/>
    <w:rsid w:val="00E55728"/>
    <w:rsid w:val="00E57C75"/>
    <w:rsid w:val="00E67A8C"/>
    <w:rsid w:val="00E7084F"/>
    <w:rsid w:val="00E758C3"/>
    <w:rsid w:val="00E90120"/>
    <w:rsid w:val="00EB3D24"/>
    <w:rsid w:val="00EB63DF"/>
    <w:rsid w:val="00EC529A"/>
    <w:rsid w:val="00EE7C38"/>
    <w:rsid w:val="00EF222A"/>
    <w:rsid w:val="00EF46C3"/>
    <w:rsid w:val="00F31538"/>
    <w:rsid w:val="00F53A0B"/>
    <w:rsid w:val="00F654EF"/>
    <w:rsid w:val="00F7443E"/>
    <w:rsid w:val="00F922FE"/>
    <w:rsid w:val="00FC4F8D"/>
    <w:rsid w:val="00FD3E04"/>
    <w:rsid w:val="00FD4678"/>
    <w:rsid w:val="751E6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457"/>
    <w:pPr>
      <w:widowControl w:val="0"/>
      <w:jc w:val="both"/>
    </w:pPr>
    <w:rPr>
      <w:rFonts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30457"/>
    <w:pPr>
      <w:widowControl/>
      <w:jc w:val="left"/>
    </w:pPr>
    <w:rPr>
      <w:rFonts w:ascii="宋体" w:hAnsi="Times New Roman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0457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semiHidden/>
    <w:rsid w:val="00630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045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30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0457"/>
    <w:rPr>
      <w:rFonts w:cs="Times New Roman"/>
      <w:sz w:val="18"/>
      <w:szCs w:val="18"/>
    </w:rPr>
  </w:style>
  <w:style w:type="paragraph" w:customStyle="1" w:styleId="p0">
    <w:name w:val="p0"/>
    <w:basedOn w:val="Normal"/>
    <w:uiPriority w:val="99"/>
    <w:rsid w:val="00630457"/>
    <w:pPr>
      <w:widowControl/>
    </w:pPr>
    <w:rPr>
      <w:rFonts w:ascii="宋体" w:hAnsi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203</Words>
  <Characters>1160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英国邓迪大学暑期学习交流项目</dc:title>
  <dc:subject/>
  <dc:creator>lenovo</dc:creator>
  <cp:keywords/>
  <dc:description/>
  <cp:lastModifiedBy>ling</cp:lastModifiedBy>
  <cp:revision>19</cp:revision>
  <dcterms:created xsi:type="dcterms:W3CDTF">2014-11-04T06:50:00Z</dcterms:created>
  <dcterms:modified xsi:type="dcterms:W3CDTF">2015-03-23T13:42:00Z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